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BA8" w:rsidRDefault="004B7BA8" w:rsidP="004B7BA8">
      <w:r>
        <w:rPr>
          <w:u w:val="single"/>
        </w:rPr>
        <w:t>Alice</w:t>
      </w:r>
      <w:r>
        <w:rPr>
          <w:u w:val="single"/>
        </w:rPr>
        <w:t xml:space="preserve"> HOLT</w:t>
      </w:r>
      <w:r>
        <w:t xml:space="preserve">  (</w:t>
      </w:r>
      <w:r w:rsidR="00F5137F">
        <w:t>fl</w:t>
      </w:r>
      <w:bookmarkStart w:id="0" w:name="_GoBack"/>
      <w:bookmarkEnd w:id="0"/>
      <w:r>
        <w:t>.1469)</w:t>
      </w:r>
    </w:p>
    <w:p w:rsidR="004B7BA8" w:rsidRDefault="004B7BA8" w:rsidP="004B7BA8">
      <w:r>
        <w:t>of Milton, Kent.</w:t>
      </w:r>
    </w:p>
    <w:p w:rsidR="004B7BA8" w:rsidRDefault="004B7BA8" w:rsidP="004B7BA8"/>
    <w:p w:rsidR="004B7BA8" w:rsidRDefault="004B7BA8" w:rsidP="004B7BA8"/>
    <w:p w:rsidR="004B7BA8" w:rsidRDefault="004B7BA8" w:rsidP="004B7BA8">
      <w:r>
        <w:t>= George</w:t>
      </w:r>
      <w:r>
        <w:t>(q.v.).  (www.kentarchaeology.org.uk/Research/Pub/ArchCant)</w:t>
      </w:r>
    </w:p>
    <w:p w:rsidR="004B7BA8" w:rsidRDefault="004B7BA8" w:rsidP="004B7BA8">
      <w:r>
        <w:t>Children:</w:t>
      </w:r>
      <w:r>
        <w:tab/>
        <w:t xml:space="preserve">Sons, </w:t>
      </w:r>
      <w:proofErr w:type="spellStart"/>
      <w:r>
        <w:t>Dionise</w:t>
      </w:r>
      <w:proofErr w:type="spellEnd"/>
      <w:r>
        <w:t>, Rose. (ibid.)</w:t>
      </w:r>
    </w:p>
    <w:p w:rsidR="004B7BA8" w:rsidRDefault="004B7BA8" w:rsidP="004B7BA8"/>
    <w:p w:rsidR="004B7BA8" w:rsidRDefault="004B7BA8" w:rsidP="004B7BA8"/>
    <w:p w:rsidR="004B7BA8" w:rsidRDefault="004B7BA8" w:rsidP="004B7BA8">
      <w: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BA8" w:rsidRDefault="004B7BA8" w:rsidP="00564E3C">
      <w:r>
        <w:separator/>
      </w:r>
    </w:p>
  </w:endnote>
  <w:endnote w:type="continuationSeparator" w:id="0">
    <w:p w:rsidR="004B7BA8" w:rsidRDefault="004B7BA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7BA8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BA8" w:rsidRDefault="004B7BA8" w:rsidP="00564E3C">
      <w:r>
        <w:separator/>
      </w:r>
    </w:p>
  </w:footnote>
  <w:footnote w:type="continuationSeparator" w:id="0">
    <w:p w:rsidR="004B7BA8" w:rsidRDefault="004B7BA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A8"/>
    <w:rsid w:val="00372DC6"/>
    <w:rsid w:val="004B7BA8"/>
    <w:rsid w:val="00564E3C"/>
    <w:rsid w:val="0064591D"/>
    <w:rsid w:val="00DD5B8A"/>
    <w:rsid w:val="00EB41B8"/>
    <w:rsid w:val="00F14DE1"/>
    <w:rsid w:val="00F5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AE370"/>
  <w15:chartTrackingRefBased/>
  <w15:docId w15:val="{5BFB4205-E961-49CE-8EBF-CF43BC3C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B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2015-10-31T17:19:00Z</dcterms:created>
  <dcterms:modified xsi:type="dcterms:W3CDTF">2015-10-31T17:20:00Z</dcterms:modified>
</cp:coreProperties>
</file>